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0E" w:rsidRDefault="00B60A0E" w:rsidP="0091480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9.5pt;visibility:visible">
            <v:imagedata r:id="rId7" o:title=""/>
          </v:shape>
        </w:pict>
      </w:r>
    </w:p>
    <w:p w:rsidR="00B60A0E" w:rsidRDefault="00B60A0E" w:rsidP="00914808">
      <w:pPr>
        <w:pStyle w:val="Title"/>
        <w:rPr>
          <w:sz w:val="6"/>
          <w:szCs w:val="6"/>
        </w:rPr>
      </w:pPr>
    </w:p>
    <w:p w:rsidR="00B60A0E" w:rsidRDefault="00B60A0E" w:rsidP="00914808">
      <w:pPr>
        <w:rPr>
          <w:sz w:val="10"/>
          <w:szCs w:val="10"/>
        </w:rPr>
      </w:pPr>
    </w:p>
    <w:p w:rsidR="00B60A0E" w:rsidRDefault="00B60A0E" w:rsidP="00914808">
      <w:pPr>
        <w:pStyle w:val="Title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B60A0E" w:rsidRDefault="00B60A0E" w:rsidP="00914808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B60A0E" w:rsidRDefault="00B60A0E" w:rsidP="00CE7FD2">
      <w:pPr>
        <w:pStyle w:val="4"/>
        <w:jc w:val="right"/>
        <w:rPr>
          <w:sz w:val="36"/>
          <w:szCs w:val="36"/>
        </w:rPr>
      </w:pPr>
    </w:p>
    <w:p w:rsidR="00B60A0E" w:rsidRPr="00B15B79" w:rsidRDefault="00B60A0E" w:rsidP="00CC1BF6">
      <w:pPr>
        <w:pStyle w:val="4"/>
        <w:rPr>
          <w:sz w:val="36"/>
          <w:szCs w:val="36"/>
        </w:rPr>
      </w:pPr>
      <w:r>
        <w:rPr>
          <w:sz w:val="36"/>
          <w:szCs w:val="36"/>
        </w:rPr>
        <w:t>Р І Ш Е Н Н Я</w:t>
      </w:r>
    </w:p>
    <w:p w:rsidR="00B60A0E" w:rsidRPr="00CC1BF6" w:rsidRDefault="00B60A0E" w:rsidP="00680F41">
      <w:pPr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ПРОЄКТ</w:t>
      </w:r>
    </w:p>
    <w:p w:rsidR="00B60A0E" w:rsidRDefault="00B60A0E" w:rsidP="00914808">
      <w:pPr>
        <w:rPr>
          <w:sz w:val="16"/>
          <w:szCs w:val="16"/>
        </w:rPr>
      </w:pPr>
    </w:p>
    <w:p w:rsidR="00B60A0E" w:rsidRPr="00CB4724" w:rsidRDefault="00B60A0E" w:rsidP="00CC1BF6">
      <w:pPr>
        <w:pStyle w:val="Heading3"/>
        <w:spacing w:before="0" w:after="0"/>
        <w:rPr>
          <w:rFonts w:ascii="Times New Roman" w:hAnsi="Times New Roman"/>
          <w:b w:val="0"/>
          <w:sz w:val="28"/>
          <w:szCs w:val="28"/>
          <w:u w:val="single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травня 2023   року                  </w:t>
      </w:r>
      <w:r w:rsidRPr="00F84C83">
        <w:rPr>
          <w:rFonts w:ascii="Times New Roman" w:hAnsi="Times New Roman"/>
          <w:b w:val="0"/>
          <w:sz w:val="28"/>
          <w:szCs w:val="28"/>
        </w:rPr>
        <w:t xml:space="preserve">м. Нововолинськ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</w:t>
      </w:r>
      <w:r w:rsidRPr="00F84C83">
        <w:rPr>
          <w:rFonts w:ascii="Times New Roman" w:hAnsi="Times New Roman"/>
          <w:b w:val="0"/>
          <w:sz w:val="28"/>
          <w:szCs w:val="28"/>
        </w:rPr>
        <w:t>№</w:t>
      </w:r>
    </w:p>
    <w:p w:rsidR="00B60A0E" w:rsidRPr="00F84C83" w:rsidRDefault="00B60A0E" w:rsidP="00F84C83">
      <w:pPr>
        <w:pStyle w:val="Heading3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B60A0E" w:rsidRDefault="00B60A0E" w:rsidP="00842B28">
      <w:pPr>
        <w:pStyle w:val="Heading6"/>
        <w:shd w:val="clear" w:color="auto" w:fill="FFFFFF"/>
        <w:spacing w:before="0" w:after="0"/>
        <w:rPr>
          <w:b w:val="0"/>
          <w:bCs w:val="0"/>
          <w:color w:val="222222"/>
          <w:spacing w:val="3"/>
          <w:sz w:val="28"/>
          <w:szCs w:val="28"/>
        </w:rPr>
      </w:pPr>
    </w:p>
    <w:p w:rsidR="00B60A0E" w:rsidRPr="00EF06A3" w:rsidRDefault="00B60A0E" w:rsidP="00CC1BF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06A3">
        <w:rPr>
          <w:sz w:val="28"/>
          <w:szCs w:val="28"/>
        </w:rPr>
        <w:t>Про внесення змін до розкладу руху</w:t>
      </w:r>
    </w:p>
    <w:p w:rsidR="00B60A0E" w:rsidRPr="00EF06A3" w:rsidRDefault="00B60A0E" w:rsidP="00CC1BF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06A3">
        <w:rPr>
          <w:sz w:val="28"/>
          <w:szCs w:val="28"/>
        </w:rPr>
        <w:t>на автобусн</w:t>
      </w:r>
      <w:r>
        <w:rPr>
          <w:sz w:val="28"/>
          <w:szCs w:val="28"/>
        </w:rPr>
        <w:t>ому</w:t>
      </w:r>
      <w:r w:rsidRPr="00EF06A3">
        <w:rPr>
          <w:sz w:val="28"/>
          <w:szCs w:val="28"/>
        </w:rPr>
        <w:t xml:space="preserve"> маршрут</w:t>
      </w:r>
      <w:r>
        <w:rPr>
          <w:sz w:val="28"/>
          <w:szCs w:val="28"/>
        </w:rPr>
        <w:t>і</w:t>
      </w:r>
      <w:r w:rsidRPr="00EF06A3">
        <w:rPr>
          <w:sz w:val="28"/>
          <w:szCs w:val="28"/>
        </w:rPr>
        <w:t xml:space="preserve"> загального</w:t>
      </w:r>
    </w:p>
    <w:p w:rsidR="00B60A0E" w:rsidRDefault="00B60A0E" w:rsidP="00CC1BF6">
      <w:pPr>
        <w:jc w:val="both"/>
      </w:pPr>
      <w:r w:rsidRPr="00EF06A3">
        <w:rPr>
          <w:sz w:val="28"/>
          <w:szCs w:val="28"/>
        </w:rPr>
        <w:t>користування</w:t>
      </w:r>
    </w:p>
    <w:p w:rsidR="00B60A0E" w:rsidRDefault="00B60A0E" w:rsidP="00FF2367">
      <w:pPr>
        <w:jc w:val="both"/>
      </w:pPr>
    </w:p>
    <w:p w:rsidR="00B60A0E" w:rsidRDefault="00B60A0E" w:rsidP="00CE7FD2">
      <w:pPr>
        <w:ind w:firstLine="708"/>
        <w:jc w:val="both"/>
        <w:rPr>
          <w:sz w:val="28"/>
          <w:szCs w:val="28"/>
        </w:rPr>
      </w:pPr>
      <w:r w:rsidRPr="00842B28">
        <w:rPr>
          <w:sz w:val="28"/>
          <w:szCs w:val="28"/>
        </w:rPr>
        <w:t xml:space="preserve">Відповідно до законів України </w:t>
      </w:r>
      <w:r>
        <w:rPr>
          <w:sz w:val="28"/>
          <w:szCs w:val="28"/>
        </w:rPr>
        <w:t>«</w:t>
      </w:r>
      <w:r w:rsidRPr="00842B28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», «</w:t>
      </w:r>
      <w:r w:rsidRPr="00842B28">
        <w:rPr>
          <w:sz w:val="28"/>
          <w:szCs w:val="28"/>
        </w:rPr>
        <w:t>Про автомобільний транспорт</w:t>
      </w:r>
      <w:r>
        <w:rPr>
          <w:sz w:val="28"/>
          <w:szCs w:val="28"/>
        </w:rPr>
        <w:t>»</w:t>
      </w:r>
      <w:r w:rsidRPr="00842B28">
        <w:rPr>
          <w:sz w:val="28"/>
          <w:szCs w:val="28"/>
        </w:rPr>
        <w:t xml:space="preserve">, </w:t>
      </w:r>
      <w:r>
        <w:rPr>
          <w:sz w:val="28"/>
          <w:szCs w:val="28"/>
        </w:rPr>
        <w:t>розглянувши клопотання фізичної особи-підприємця Пронь Ольги Анатоліївни (вх. №1456/02-27 від 27.04.2023),</w:t>
      </w:r>
      <w:r w:rsidRPr="00842B28">
        <w:rPr>
          <w:sz w:val="28"/>
          <w:szCs w:val="28"/>
        </w:rPr>
        <w:t xml:space="preserve"> виконавчий комітет міської рад</w:t>
      </w:r>
      <w:r>
        <w:rPr>
          <w:sz w:val="28"/>
          <w:szCs w:val="28"/>
        </w:rPr>
        <w:t>:</w:t>
      </w:r>
    </w:p>
    <w:p w:rsidR="00B60A0E" w:rsidRDefault="00B60A0E" w:rsidP="00CE7FD2">
      <w:pPr>
        <w:ind w:firstLine="708"/>
        <w:jc w:val="both"/>
        <w:rPr>
          <w:color w:val="FF0000"/>
          <w:sz w:val="28"/>
          <w:szCs w:val="28"/>
          <w:lang w:eastAsia="uk-UA"/>
        </w:rPr>
      </w:pPr>
    </w:p>
    <w:p w:rsidR="00B60A0E" w:rsidRPr="00842B28" w:rsidRDefault="00B60A0E" w:rsidP="009E1AD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42B28">
        <w:rPr>
          <w:sz w:val="28"/>
          <w:szCs w:val="28"/>
        </w:rPr>
        <w:t>ВИРІШИВ:</w:t>
      </w:r>
    </w:p>
    <w:p w:rsidR="00B60A0E" w:rsidRPr="00842B28" w:rsidRDefault="00B60A0E" w:rsidP="00842B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42B28">
        <w:rPr>
          <w:sz w:val="28"/>
          <w:szCs w:val="28"/>
        </w:rPr>
        <w:t> </w:t>
      </w:r>
    </w:p>
    <w:p w:rsidR="00B60A0E" w:rsidRDefault="00B60A0E" w:rsidP="00CC1BF6">
      <w:pPr>
        <w:ind w:firstLine="708"/>
        <w:jc w:val="both"/>
        <w:rPr>
          <w:sz w:val="28"/>
          <w:szCs w:val="28"/>
        </w:rPr>
      </w:pPr>
      <w:r w:rsidRPr="00EE731E">
        <w:rPr>
          <w:sz w:val="28"/>
          <w:szCs w:val="28"/>
        </w:rPr>
        <w:t>1. </w:t>
      </w:r>
      <w:r>
        <w:rPr>
          <w:sz w:val="28"/>
          <w:szCs w:val="28"/>
        </w:rPr>
        <w:t>Внести зміни до розкладу руху на автобусному маршруті №13А  «Нововолинськ – Благодатне через Грибовицю» додається.</w:t>
      </w:r>
    </w:p>
    <w:p w:rsidR="00B60A0E" w:rsidRDefault="00B60A0E" w:rsidP="00CC1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Зобов’язати ФОП Пронь О.А. </w:t>
      </w:r>
      <w:r w:rsidRPr="00ED7E9A">
        <w:rPr>
          <w:sz w:val="28"/>
          <w:szCs w:val="28"/>
          <w:shd w:val="clear" w:color="auto" w:fill="FFFFFF"/>
        </w:rPr>
        <w:t xml:space="preserve">внести відповідні зміни до паспорту </w:t>
      </w:r>
      <w:r>
        <w:rPr>
          <w:sz w:val="28"/>
          <w:szCs w:val="28"/>
          <w:shd w:val="clear" w:color="auto" w:fill="FFFFFF"/>
        </w:rPr>
        <w:t>при</w:t>
      </w:r>
      <w:r w:rsidRPr="00ED7E9A">
        <w:rPr>
          <w:sz w:val="28"/>
          <w:szCs w:val="28"/>
          <w:shd w:val="clear" w:color="auto" w:fill="FFFFFF"/>
        </w:rPr>
        <w:t xml:space="preserve">міського маршруту </w:t>
      </w:r>
      <w:r>
        <w:rPr>
          <w:sz w:val="28"/>
          <w:szCs w:val="28"/>
        </w:rPr>
        <w:t>№13А «Нововолинськ – Благодатне через Грибовицю».</w:t>
      </w:r>
    </w:p>
    <w:p w:rsidR="00B60A0E" w:rsidRPr="00606820" w:rsidRDefault="00B60A0E" w:rsidP="00CC1BF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EE731E">
        <w:rPr>
          <w:sz w:val="28"/>
          <w:szCs w:val="28"/>
        </w:rPr>
        <w:t>. </w:t>
      </w:r>
      <w:r>
        <w:rPr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r w:rsidRPr="00606820">
        <w:rPr>
          <w:sz w:val="28"/>
          <w:szCs w:val="28"/>
        </w:rPr>
        <w:t>з питань діяльності виконавчих органів М</w:t>
      </w:r>
      <w:r>
        <w:rPr>
          <w:sz w:val="28"/>
          <w:szCs w:val="28"/>
        </w:rPr>
        <w:t>иколу</w:t>
      </w:r>
      <w:r w:rsidRPr="00606820">
        <w:rPr>
          <w:sz w:val="28"/>
          <w:szCs w:val="28"/>
        </w:rPr>
        <w:t xml:space="preserve"> Пасевича.</w:t>
      </w:r>
    </w:p>
    <w:p w:rsidR="00B60A0E" w:rsidRDefault="00B60A0E" w:rsidP="00C75F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60A0E" w:rsidRDefault="00B60A0E" w:rsidP="00C75F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60A0E" w:rsidRPr="00AE0354" w:rsidRDefault="00B60A0E" w:rsidP="00C75F7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60A0E" w:rsidRPr="000F0E3A" w:rsidRDefault="00B60A0E" w:rsidP="00C75F7D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 w:rsidRPr="000F0E3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Борис КАРПУС </w:t>
      </w:r>
    </w:p>
    <w:p w:rsidR="00B60A0E" w:rsidRDefault="00B60A0E" w:rsidP="00C75F7D">
      <w:pPr>
        <w:jc w:val="both"/>
      </w:pPr>
    </w:p>
    <w:p w:rsidR="00B60A0E" w:rsidRPr="00F648DB" w:rsidRDefault="00B60A0E" w:rsidP="00C75F7D">
      <w:pPr>
        <w:jc w:val="both"/>
      </w:pPr>
    </w:p>
    <w:p w:rsidR="00B60A0E" w:rsidRDefault="00B60A0E" w:rsidP="00C75F7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Петро Матрипула 32650</w:t>
      </w:r>
    </w:p>
    <w:p w:rsidR="00B60A0E" w:rsidRDefault="00B60A0E" w:rsidP="0028753E">
      <w:pPr>
        <w:jc w:val="both"/>
        <w:rPr>
          <w:sz w:val="24"/>
          <w:szCs w:val="24"/>
          <w:lang w:val="ru-RU"/>
        </w:rPr>
      </w:pPr>
    </w:p>
    <w:p w:rsidR="00B60A0E" w:rsidRDefault="00B60A0E" w:rsidP="00FD6618">
      <w:pPr>
        <w:rPr>
          <w:b/>
          <w:bCs/>
        </w:rPr>
      </w:pPr>
    </w:p>
    <w:p w:rsidR="00B60A0E" w:rsidRDefault="00B60A0E" w:rsidP="005E5D60">
      <w:pPr>
        <w:jc w:val="both"/>
        <w:rPr>
          <w:sz w:val="28"/>
          <w:szCs w:val="28"/>
        </w:rPr>
      </w:pPr>
    </w:p>
    <w:sectPr w:rsidR="00B60A0E" w:rsidSect="00BE58A1">
      <w:footerReference w:type="even" r:id="rId8"/>
      <w:footerReference w:type="default" r:id="rId9"/>
      <w:pgSz w:w="11906" w:h="16838"/>
      <w:pgMar w:top="284" w:right="567" w:bottom="346" w:left="1701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A0E" w:rsidRDefault="00B60A0E">
      <w:r>
        <w:separator/>
      </w:r>
    </w:p>
  </w:endnote>
  <w:endnote w:type="continuationSeparator" w:id="0">
    <w:p w:rsidR="00B60A0E" w:rsidRDefault="00B6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A0E" w:rsidRDefault="00B60A0E" w:rsidP="000E50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0A0E" w:rsidRDefault="00B60A0E" w:rsidP="000E50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A0E" w:rsidRDefault="00B60A0E" w:rsidP="000E509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A0E" w:rsidRDefault="00B60A0E">
      <w:r>
        <w:separator/>
      </w:r>
    </w:p>
  </w:footnote>
  <w:footnote w:type="continuationSeparator" w:id="0">
    <w:p w:rsidR="00B60A0E" w:rsidRDefault="00B60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2EDA"/>
    <w:multiLevelType w:val="hybridMultilevel"/>
    <w:tmpl w:val="12FA6326"/>
    <w:lvl w:ilvl="0" w:tplc="5600B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76E7258"/>
    <w:multiLevelType w:val="hybridMultilevel"/>
    <w:tmpl w:val="4B205FFA"/>
    <w:lvl w:ilvl="0" w:tplc="42A63E3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296709BB"/>
    <w:multiLevelType w:val="hybridMultilevel"/>
    <w:tmpl w:val="65A29264"/>
    <w:lvl w:ilvl="0" w:tplc="FDD8FB2C">
      <w:start w:val="1"/>
      <w:numFmt w:val="decimal"/>
      <w:lvlText w:val="%1."/>
      <w:lvlJc w:val="left"/>
      <w:pPr>
        <w:ind w:left="96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C2E299C"/>
    <w:multiLevelType w:val="hybridMultilevel"/>
    <w:tmpl w:val="E5ACB454"/>
    <w:lvl w:ilvl="0" w:tplc="F9783322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F8716B0"/>
    <w:multiLevelType w:val="hybridMultilevel"/>
    <w:tmpl w:val="141E17E0"/>
    <w:lvl w:ilvl="0" w:tplc="91D88F96">
      <w:start w:val="21"/>
      <w:numFmt w:val="bullet"/>
      <w:lvlText w:val="-"/>
      <w:lvlJc w:val="left"/>
      <w:pPr>
        <w:tabs>
          <w:tab w:val="num" w:pos="573"/>
        </w:tabs>
        <w:ind w:left="142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2D03DA"/>
    <w:multiLevelType w:val="hybridMultilevel"/>
    <w:tmpl w:val="F11434F2"/>
    <w:lvl w:ilvl="0" w:tplc="99B0978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3C4C7A11"/>
    <w:multiLevelType w:val="hybridMultilevel"/>
    <w:tmpl w:val="FAC4B4F2"/>
    <w:lvl w:ilvl="0" w:tplc="3FB47066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51F744AD"/>
    <w:multiLevelType w:val="hybridMultilevel"/>
    <w:tmpl w:val="E0A220AC"/>
    <w:lvl w:ilvl="0" w:tplc="91D88F96">
      <w:start w:val="21"/>
      <w:numFmt w:val="bullet"/>
      <w:lvlText w:val="-"/>
      <w:lvlJc w:val="left"/>
      <w:pPr>
        <w:tabs>
          <w:tab w:val="num" w:pos="573"/>
        </w:tabs>
        <w:ind w:left="1429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CE5138"/>
    <w:multiLevelType w:val="hybridMultilevel"/>
    <w:tmpl w:val="487C1AEE"/>
    <w:lvl w:ilvl="0" w:tplc="91D88F96">
      <w:start w:val="21"/>
      <w:numFmt w:val="bullet"/>
      <w:lvlText w:val="-"/>
      <w:lvlJc w:val="left"/>
      <w:pPr>
        <w:tabs>
          <w:tab w:val="num" w:pos="1147"/>
        </w:tabs>
        <w:ind w:left="2003" w:hanging="85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014"/>
        </w:tabs>
        <w:ind w:left="201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808"/>
    <w:rsid w:val="00000968"/>
    <w:rsid w:val="000102E4"/>
    <w:rsid w:val="000121D9"/>
    <w:rsid w:val="000217AE"/>
    <w:rsid w:val="000245EC"/>
    <w:rsid w:val="00035F3C"/>
    <w:rsid w:val="00037BF8"/>
    <w:rsid w:val="000479C1"/>
    <w:rsid w:val="00052FAA"/>
    <w:rsid w:val="000711FE"/>
    <w:rsid w:val="00092456"/>
    <w:rsid w:val="000A45D1"/>
    <w:rsid w:val="000B7451"/>
    <w:rsid w:val="000C5ADA"/>
    <w:rsid w:val="000C6AD3"/>
    <w:rsid w:val="000D027D"/>
    <w:rsid w:val="000D053D"/>
    <w:rsid w:val="000E5091"/>
    <w:rsid w:val="000E7892"/>
    <w:rsid w:val="000F037F"/>
    <w:rsid w:val="000F0E3A"/>
    <w:rsid w:val="00122D9F"/>
    <w:rsid w:val="00141018"/>
    <w:rsid w:val="0014429B"/>
    <w:rsid w:val="00145807"/>
    <w:rsid w:val="001463FD"/>
    <w:rsid w:val="00155E90"/>
    <w:rsid w:val="0015787E"/>
    <w:rsid w:val="00160190"/>
    <w:rsid w:val="0018143F"/>
    <w:rsid w:val="001A0CA6"/>
    <w:rsid w:val="001A0EAE"/>
    <w:rsid w:val="001A7BFC"/>
    <w:rsid w:val="001B1AF1"/>
    <w:rsid w:val="001C27BB"/>
    <w:rsid w:val="001C48D1"/>
    <w:rsid w:val="001D2654"/>
    <w:rsid w:val="001D4C32"/>
    <w:rsid w:val="002002D0"/>
    <w:rsid w:val="002010B9"/>
    <w:rsid w:val="0020523B"/>
    <w:rsid w:val="0020791C"/>
    <w:rsid w:val="0021537C"/>
    <w:rsid w:val="002166BE"/>
    <w:rsid w:val="0023365D"/>
    <w:rsid w:val="00251530"/>
    <w:rsid w:val="00254519"/>
    <w:rsid w:val="002550B0"/>
    <w:rsid w:val="00264428"/>
    <w:rsid w:val="00266FBF"/>
    <w:rsid w:val="00272E97"/>
    <w:rsid w:val="002741C1"/>
    <w:rsid w:val="00284FBE"/>
    <w:rsid w:val="0028753E"/>
    <w:rsid w:val="00293680"/>
    <w:rsid w:val="002B2B9F"/>
    <w:rsid w:val="002C4CCD"/>
    <w:rsid w:val="002D5D88"/>
    <w:rsid w:val="002E1F9E"/>
    <w:rsid w:val="002E52B2"/>
    <w:rsid w:val="002F2963"/>
    <w:rsid w:val="002F34AC"/>
    <w:rsid w:val="002F52E9"/>
    <w:rsid w:val="0030074E"/>
    <w:rsid w:val="00302D59"/>
    <w:rsid w:val="00303721"/>
    <w:rsid w:val="003051C0"/>
    <w:rsid w:val="003264CD"/>
    <w:rsid w:val="0034231C"/>
    <w:rsid w:val="00344F84"/>
    <w:rsid w:val="003576C2"/>
    <w:rsid w:val="00360C7F"/>
    <w:rsid w:val="003705A3"/>
    <w:rsid w:val="00374E92"/>
    <w:rsid w:val="00381449"/>
    <w:rsid w:val="0038294B"/>
    <w:rsid w:val="003A0BA2"/>
    <w:rsid w:val="003F5913"/>
    <w:rsid w:val="003F7DBF"/>
    <w:rsid w:val="00404146"/>
    <w:rsid w:val="00404AEF"/>
    <w:rsid w:val="004127CD"/>
    <w:rsid w:val="0041333D"/>
    <w:rsid w:val="00424521"/>
    <w:rsid w:val="0042646F"/>
    <w:rsid w:val="00426E67"/>
    <w:rsid w:val="0043116E"/>
    <w:rsid w:val="00441F8C"/>
    <w:rsid w:val="004477A3"/>
    <w:rsid w:val="00470757"/>
    <w:rsid w:val="004D66AE"/>
    <w:rsid w:val="004E7495"/>
    <w:rsid w:val="004F3389"/>
    <w:rsid w:val="0050349B"/>
    <w:rsid w:val="005045DC"/>
    <w:rsid w:val="0054180C"/>
    <w:rsid w:val="00542734"/>
    <w:rsid w:val="00546A4F"/>
    <w:rsid w:val="00550D12"/>
    <w:rsid w:val="00582EE3"/>
    <w:rsid w:val="00583AD5"/>
    <w:rsid w:val="005A10D5"/>
    <w:rsid w:val="005C0796"/>
    <w:rsid w:val="005D1B9C"/>
    <w:rsid w:val="005E5D60"/>
    <w:rsid w:val="005F30A8"/>
    <w:rsid w:val="00601706"/>
    <w:rsid w:val="00604DEC"/>
    <w:rsid w:val="0060536B"/>
    <w:rsid w:val="00606820"/>
    <w:rsid w:val="0062203F"/>
    <w:rsid w:val="006612C0"/>
    <w:rsid w:val="00680F41"/>
    <w:rsid w:val="00685CD3"/>
    <w:rsid w:val="006867B8"/>
    <w:rsid w:val="006971F1"/>
    <w:rsid w:val="006A4F5A"/>
    <w:rsid w:val="006B4CDE"/>
    <w:rsid w:val="006D344F"/>
    <w:rsid w:val="006E4AD7"/>
    <w:rsid w:val="006E6721"/>
    <w:rsid w:val="006F0D39"/>
    <w:rsid w:val="00712897"/>
    <w:rsid w:val="00713628"/>
    <w:rsid w:val="00716B84"/>
    <w:rsid w:val="00725B76"/>
    <w:rsid w:val="00740068"/>
    <w:rsid w:val="00746F29"/>
    <w:rsid w:val="007551C9"/>
    <w:rsid w:val="00757A70"/>
    <w:rsid w:val="00760761"/>
    <w:rsid w:val="007623AD"/>
    <w:rsid w:val="007635CF"/>
    <w:rsid w:val="00780D30"/>
    <w:rsid w:val="00783C47"/>
    <w:rsid w:val="00784004"/>
    <w:rsid w:val="00790D5F"/>
    <w:rsid w:val="0079100F"/>
    <w:rsid w:val="007B21FD"/>
    <w:rsid w:val="007B743D"/>
    <w:rsid w:val="007D0F1D"/>
    <w:rsid w:val="007F0DF3"/>
    <w:rsid w:val="0080049D"/>
    <w:rsid w:val="00823B74"/>
    <w:rsid w:val="00841F34"/>
    <w:rsid w:val="00842B28"/>
    <w:rsid w:val="008538DE"/>
    <w:rsid w:val="00855650"/>
    <w:rsid w:val="00866B5C"/>
    <w:rsid w:val="008731C9"/>
    <w:rsid w:val="00876D64"/>
    <w:rsid w:val="00877875"/>
    <w:rsid w:val="008A5079"/>
    <w:rsid w:val="008B3773"/>
    <w:rsid w:val="008E4C32"/>
    <w:rsid w:val="008E7FF9"/>
    <w:rsid w:val="008F1ED3"/>
    <w:rsid w:val="009124A4"/>
    <w:rsid w:val="00914808"/>
    <w:rsid w:val="00915BBF"/>
    <w:rsid w:val="00923CF1"/>
    <w:rsid w:val="00950C94"/>
    <w:rsid w:val="0095355C"/>
    <w:rsid w:val="00983373"/>
    <w:rsid w:val="00992350"/>
    <w:rsid w:val="00997218"/>
    <w:rsid w:val="009A1111"/>
    <w:rsid w:val="009A53CA"/>
    <w:rsid w:val="009A5E4C"/>
    <w:rsid w:val="009B7253"/>
    <w:rsid w:val="009C7E9E"/>
    <w:rsid w:val="009E1AD4"/>
    <w:rsid w:val="009E3748"/>
    <w:rsid w:val="00A10F80"/>
    <w:rsid w:val="00A31A63"/>
    <w:rsid w:val="00A56F42"/>
    <w:rsid w:val="00A605F8"/>
    <w:rsid w:val="00A62815"/>
    <w:rsid w:val="00A65428"/>
    <w:rsid w:val="00A85F15"/>
    <w:rsid w:val="00A96328"/>
    <w:rsid w:val="00AB7FA4"/>
    <w:rsid w:val="00AC1E63"/>
    <w:rsid w:val="00AC7D32"/>
    <w:rsid w:val="00AD53C5"/>
    <w:rsid w:val="00AD5D0F"/>
    <w:rsid w:val="00AE0354"/>
    <w:rsid w:val="00AE1098"/>
    <w:rsid w:val="00AF1804"/>
    <w:rsid w:val="00B01E87"/>
    <w:rsid w:val="00B06BDB"/>
    <w:rsid w:val="00B11873"/>
    <w:rsid w:val="00B15A88"/>
    <w:rsid w:val="00B15B79"/>
    <w:rsid w:val="00B22F6A"/>
    <w:rsid w:val="00B2496B"/>
    <w:rsid w:val="00B26023"/>
    <w:rsid w:val="00B307CA"/>
    <w:rsid w:val="00B36C8B"/>
    <w:rsid w:val="00B5053E"/>
    <w:rsid w:val="00B60A0E"/>
    <w:rsid w:val="00BE2FCC"/>
    <w:rsid w:val="00BE58A1"/>
    <w:rsid w:val="00BE5E63"/>
    <w:rsid w:val="00C02F74"/>
    <w:rsid w:val="00C12172"/>
    <w:rsid w:val="00C121CC"/>
    <w:rsid w:val="00C1699E"/>
    <w:rsid w:val="00C22368"/>
    <w:rsid w:val="00C234A8"/>
    <w:rsid w:val="00C47365"/>
    <w:rsid w:val="00C6185F"/>
    <w:rsid w:val="00C6581D"/>
    <w:rsid w:val="00C66EDE"/>
    <w:rsid w:val="00C75F7D"/>
    <w:rsid w:val="00C76C25"/>
    <w:rsid w:val="00C95324"/>
    <w:rsid w:val="00CA1BF6"/>
    <w:rsid w:val="00CA4CFC"/>
    <w:rsid w:val="00CB313B"/>
    <w:rsid w:val="00CB4724"/>
    <w:rsid w:val="00CC1BF6"/>
    <w:rsid w:val="00CC60F2"/>
    <w:rsid w:val="00CC7FE9"/>
    <w:rsid w:val="00CD7245"/>
    <w:rsid w:val="00CE52C9"/>
    <w:rsid w:val="00CE7FD2"/>
    <w:rsid w:val="00CF1E7A"/>
    <w:rsid w:val="00CF658E"/>
    <w:rsid w:val="00D02CB7"/>
    <w:rsid w:val="00D0590C"/>
    <w:rsid w:val="00D16EA0"/>
    <w:rsid w:val="00D20207"/>
    <w:rsid w:val="00D2462C"/>
    <w:rsid w:val="00D333F6"/>
    <w:rsid w:val="00DA3B64"/>
    <w:rsid w:val="00DC356D"/>
    <w:rsid w:val="00E3558A"/>
    <w:rsid w:val="00E36649"/>
    <w:rsid w:val="00E61E1F"/>
    <w:rsid w:val="00E723B8"/>
    <w:rsid w:val="00E85E72"/>
    <w:rsid w:val="00EA0793"/>
    <w:rsid w:val="00EB0B36"/>
    <w:rsid w:val="00EC16A5"/>
    <w:rsid w:val="00ED5D3E"/>
    <w:rsid w:val="00ED6B7A"/>
    <w:rsid w:val="00ED7430"/>
    <w:rsid w:val="00ED77BF"/>
    <w:rsid w:val="00ED7E9A"/>
    <w:rsid w:val="00EE731E"/>
    <w:rsid w:val="00EF06A3"/>
    <w:rsid w:val="00F013A5"/>
    <w:rsid w:val="00F03FE0"/>
    <w:rsid w:val="00F13D92"/>
    <w:rsid w:val="00F26B14"/>
    <w:rsid w:val="00F52D16"/>
    <w:rsid w:val="00F648DB"/>
    <w:rsid w:val="00F755D4"/>
    <w:rsid w:val="00F84C83"/>
    <w:rsid w:val="00F85142"/>
    <w:rsid w:val="00F96698"/>
    <w:rsid w:val="00FA562C"/>
    <w:rsid w:val="00FB39D9"/>
    <w:rsid w:val="00FB4B37"/>
    <w:rsid w:val="00FC5AB9"/>
    <w:rsid w:val="00FD6618"/>
    <w:rsid w:val="00FD67A8"/>
    <w:rsid w:val="00FD6DDF"/>
    <w:rsid w:val="00FD7E1E"/>
    <w:rsid w:val="00FE1F47"/>
    <w:rsid w:val="00FE3C55"/>
    <w:rsid w:val="00FF13BE"/>
    <w:rsid w:val="00FF2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808"/>
    <w:pPr>
      <w:autoSpaceDE w:val="0"/>
      <w:autoSpaceDN w:val="0"/>
    </w:pPr>
    <w:rPr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48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731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14808"/>
    <w:rPr>
      <w:rFonts w:ascii="Cambria" w:hAnsi="Cambria" w:cs="Times New Roman"/>
      <w:b/>
      <w:bCs/>
      <w:sz w:val="26"/>
      <w:szCs w:val="26"/>
      <w:lang w:val="uk-UA" w:eastAsia="ru-RU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11873"/>
    <w:rPr>
      <w:rFonts w:ascii="Calibri" w:hAnsi="Calibri" w:cs="Times New Roman"/>
      <w:b/>
      <w:bCs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91480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914808"/>
    <w:rPr>
      <w:rFonts w:cs="Times New Roman"/>
      <w:b/>
      <w:bCs/>
      <w:sz w:val="22"/>
      <w:szCs w:val="22"/>
      <w:lang w:val="uk-UA" w:eastAsia="ru-RU" w:bidi="ar-SA"/>
    </w:rPr>
  </w:style>
  <w:style w:type="paragraph" w:styleId="Subtitle">
    <w:name w:val="Subtitle"/>
    <w:basedOn w:val="Normal"/>
    <w:link w:val="SubtitleChar"/>
    <w:uiPriority w:val="99"/>
    <w:qFormat/>
    <w:rsid w:val="00914808"/>
    <w:pPr>
      <w:jc w:val="center"/>
    </w:pPr>
    <w:rPr>
      <w:b/>
      <w:bCs/>
      <w:caps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4808"/>
    <w:rPr>
      <w:rFonts w:cs="Times New Roman"/>
      <w:b/>
      <w:bCs/>
      <w:caps/>
      <w:sz w:val="22"/>
      <w:szCs w:val="22"/>
      <w:lang w:val="uk-UA" w:eastAsia="ru-RU" w:bidi="ar-SA"/>
    </w:rPr>
  </w:style>
  <w:style w:type="paragraph" w:customStyle="1" w:styleId="4">
    <w:name w:val="заголовок 4"/>
    <w:basedOn w:val="Normal"/>
    <w:next w:val="Normal"/>
    <w:uiPriority w:val="99"/>
    <w:rsid w:val="00914808"/>
    <w:pPr>
      <w:keepNext/>
      <w:jc w:val="center"/>
      <w:outlineLvl w:val="3"/>
    </w:pPr>
    <w:rPr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EE731E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styleId="TableGrid">
    <w:name w:val="Table Grid"/>
    <w:basedOn w:val="TableNormal"/>
    <w:uiPriority w:val="99"/>
    <w:rsid w:val="00035F3C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E5091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1873"/>
    <w:rPr>
      <w:rFonts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0E509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C7D3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1873"/>
    <w:rPr>
      <w:rFonts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65428"/>
    <w:pPr>
      <w:widowControl w:val="0"/>
    </w:pPr>
    <w:rPr>
      <w:sz w:val="13"/>
      <w:szCs w:val="13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1873"/>
    <w:rPr>
      <w:rFonts w:cs="Times New Roman"/>
      <w:sz w:val="20"/>
      <w:szCs w:val="20"/>
      <w:lang w:eastAsia="ru-RU"/>
    </w:rPr>
  </w:style>
  <w:style w:type="paragraph" w:customStyle="1" w:styleId="TableParagraph">
    <w:name w:val="Table Paragraph"/>
    <w:basedOn w:val="Normal"/>
    <w:uiPriority w:val="99"/>
    <w:rsid w:val="00A65428"/>
    <w:pPr>
      <w:widowControl w:val="0"/>
      <w:spacing w:before="16"/>
      <w:jc w:val="center"/>
    </w:pPr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99"/>
    <w:qFormat/>
    <w:rsid w:val="00ED5D3E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6A4F5A"/>
    <w:rPr>
      <w:rFonts w:cs="Times New Roman"/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606820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rsid w:val="00912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124A4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9235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1</Pages>
  <Words>745</Words>
  <Characters>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Транспорт</dc:creator>
  <cp:keywords/>
  <dc:description/>
  <cp:lastModifiedBy>TRANSPORT</cp:lastModifiedBy>
  <cp:revision>13</cp:revision>
  <cp:lastPrinted>2022-12-21T06:23:00Z</cp:lastPrinted>
  <dcterms:created xsi:type="dcterms:W3CDTF">2022-12-29T07:09:00Z</dcterms:created>
  <dcterms:modified xsi:type="dcterms:W3CDTF">2023-05-01T12:56:00Z</dcterms:modified>
</cp:coreProperties>
</file>